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9F50DA">
        <w:rPr>
          <w:rFonts w:ascii="Times New Roman" w:hAnsi="Times New Roman"/>
          <w:smallCaps/>
          <w:noProof/>
          <w:sz w:val="20"/>
        </w:rPr>
        <w:t>24 April, 2012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9F50DA" w:rsidRDefault="009F50DA" w:rsidP="00F2602A">
      <w:pPr>
        <w:rPr>
          <w:rFonts w:ascii="Times New Roman" w:hAnsi="Times New Roman"/>
          <w:sz w:val="25"/>
          <w:szCs w:val="25"/>
        </w:rPr>
      </w:pPr>
    </w:p>
    <w:p w:rsidR="00177998" w:rsidRDefault="009F50DA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U.S. Citizenship &amp; Immigration Services</w:t>
      </w:r>
    </w:p>
    <w:p w:rsidR="009F50DA" w:rsidRDefault="009F50DA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U.S. Department of Homeland Security</w:t>
      </w:r>
    </w:p>
    <w:p w:rsidR="009F50DA" w:rsidRDefault="009F50DA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500 Ala Moana Boulevard, Suite 2-403</w:t>
      </w:r>
    </w:p>
    <w:p w:rsidR="009F50DA" w:rsidRDefault="009F50DA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Honolulu, HI  96813</w:t>
      </w:r>
    </w:p>
    <w:p w:rsidR="009F50DA" w:rsidRDefault="009F50DA" w:rsidP="00F2602A">
      <w:pPr>
        <w:rPr>
          <w:rFonts w:ascii="Times New Roman" w:hAnsi="Times New Roman"/>
          <w:szCs w:val="24"/>
        </w:rPr>
      </w:pPr>
    </w:p>
    <w:p w:rsidR="009F50DA" w:rsidRPr="009F50DA" w:rsidRDefault="009F50DA" w:rsidP="00F2602A">
      <w:pPr>
        <w:rPr>
          <w:rFonts w:ascii="Times New Roman" w:hAnsi="Times New Roman"/>
          <w:b/>
          <w:i/>
          <w:szCs w:val="24"/>
        </w:rPr>
      </w:pPr>
      <w:r w:rsidRPr="009F50DA">
        <w:rPr>
          <w:rFonts w:ascii="Times New Roman" w:hAnsi="Times New Roman"/>
          <w:b/>
          <w:i/>
          <w:szCs w:val="24"/>
        </w:rPr>
        <w:t>Attn:  A. Kikuta, ISO2</w:t>
      </w:r>
    </w:p>
    <w:p w:rsidR="009F50DA" w:rsidRDefault="009F50DA" w:rsidP="00F2602A">
      <w:pPr>
        <w:rPr>
          <w:rFonts w:ascii="Times New Roman" w:hAnsi="Times New Roman"/>
          <w:szCs w:val="24"/>
        </w:rPr>
      </w:pPr>
    </w:p>
    <w:p w:rsidR="009F50DA" w:rsidRDefault="009F50DA" w:rsidP="00F260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  <w:t>Alien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Luis HERNANDEZ LOPEZ</w:t>
      </w:r>
    </w:p>
    <w:p w:rsidR="009F50DA" w:rsidRDefault="009F50DA" w:rsidP="00F260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A-Number</w:t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A-210-163-747</w:t>
      </w:r>
    </w:p>
    <w:p w:rsidR="009F50DA" w:rsidRDefault="009F50DA" w:rsidP="00F260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Form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I-485, Application for Adjustment of Status</w:t>
      </w:r>
    </w:p>
    <w:p w:rsidR="009F50DA" w:rsidRPr="009F50DA" w:rsidRDefault="009F50DA" w:rsidP="00F260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</w:p>
    <w:p w:rsidR="00177998" w:rsidRDefault="009F50DA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Officer Kikuta:</w:t>
      </w:r>
    </w:p>
    <w:p w:rsidR="009F50DA" w:rsidRDefault="009F50DA" w:rsidP="00F2602A">
      <w:pPr>
        <w:rPr>
          <w:rFonts w:ascii="Times New Roman" w:hAnsi="Times New Roman"/>
          <w:szCs w:val="24"/>
        </w:rPr>
      </w:pPr>
    </w:p>
    <w:p w:rsidR="009F50DA" w:rsidRDefault="009F50DA" w:rsidP="009F50D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Our office recently provided a response to the </w:t>
      </w:r>
      <w:r>
        <w:rPr>
          <w:rFonts w:ascii="Times New Roman" w:hAnsi="Times New Roman"/>
          <w:i/>
          <w:szCs w:val="24"/>
        </w:rPr>
        <w:t>Amended</w:t>
      </w:r>
      <w:r>
        <w:rPr>
          <w:rFonts w:ascii="Times New Roman" w:hAnsi="Times New Roman"/>
          <w:szCs w:val="24"/>
        </w:rPr>
        <w:t xml:space="preserve"> Request for Evidence issued by the Department on March 13, 2012, a copy of which is enclosed.</w:t>
      </w:r>
    </w:p>
    <w:p w:rsidR="009F50DA" w:rsidRDefault="009F50DA" w:rsidP="009F50DA">
      <w:pPr>
        <w:jc w:val="both"/>
        <w:rPr>
          <w:rFonts w:ascii="Times New Roman" w:hAnsi="Times New Roman"/>
          <w:szCs w:val="24"/>
        </w:rPr>
      </w:pPr>
    </w:p>
    <w:p w:rsidR="009F50DA" w:rsidRDefault="009F50DA" w:rsidP="009F50D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Mr. Luis Hernandez Lopez has recently obtained the Kauai Police Department Crime Report, dated May 26, 2002, which shows that his passport was stolen during a residential break-in and theft.  Mr. Hernandez has stated under oath that he entered the U.S. with inspection, with a student visa and that his passport contained this evidence.  </w:t>
      </w:r>
    </w:p>
    <w:p w:rsidR="009F50DA" w:rsidRDefault="009F50DA" w:rsidP="009F50DA">
      <w:pPr>
        <w:jc w:val="both"/>
        <w:rPr>
          <w:rFonts w:ascii="Times New Roman" w:hAnsi="Times New Roman"/>
          <w:szCs w:val="24"/>
        </w:rPr>
      </w:pPr>
    </w:p>
    <w:p w:rsidR="009F50DA" w:rsidRDefault="009F50DA" w:rsidP="009F50D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We would ask that the Department consider the efforts of Mr. Hernandez Lopez to obtain a copy of his passport, i.e., request for school records, request for records from prior legal counsel, and the enclosed crime report, to support his statement(s) with regard to his </w:t>
      </w:r>
      <w:bookmarkStart w:id="0" w:name="_GoBack"/>
      <w:bookmarkEnd w:id="0"/>
      <w:r>
        <w:rPr>
          <w:rFonts w:ascii="Times New Roman" w:hAnsi="Times New Roman"/>
          <w:szCs w:val="24"/>
        </w:rPr>
        <w:t>lawful admission to the U.S.</w:t>
      </w:r>
    </w:p>
    <w:p w:rsidR="009F50DA" w:rsidRDefault="009F50DA" w:rsidP="009F50DA">
      <w:pPr>
        <w:jc w:val="both"/>
        <w:rPr>
          <w:rFonts w:ascii="Times New Roman" w:hAnsi="Times New Roman"/>
          <w:szCs w:val="24"/>
        </w:rPr>
      </w:pPr>
    </w:p>
    <w:p w:rsidR="009F50DA" w:rsidRDefault="009F50DA" w:rsidP="009F50D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 or would like additional information, please do not hesitate to contact our office.</w:t>
      </w:r>
    </w:p>
    <w:p w:rsidR="009F50DA" w:rsidRDefault="009F50DA" w:rsidP="009F50DA">
      <w:pPr>
        <w:jc w:val="both"/>
        <w:rPr>
          <w:rFonts w:ascii="Times New Roman" w:hAnsi="Times New Roman"/>
          <w:szCs w:val="24"/>
        </w:rPr>
      </w:pPr>
    </w:p>
    <w:p w:rsidR="009F50DA" w:rsidRPr="009F50DA" w:rsidRDefault="009F50DA" w:rsidP="009F50D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consideration.</w:t>
      </w:r>
    </w:p>
    <w:p w:rsidR="00177998" w:rsidRPr="00BC4979" w:rsidRDefault="00177998" w:rsidP="00F2602A">
      <w:pPr>
        <w:rPr>
          <w:rFonts w:ascii="Times New Roman" w:hAnsi="Times New Roman"/>
          <w:szCs w:val="24"/>
        </w:rPr>
      </w:pP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  <w:r w:rsidRPr="00BC4979">
        <w:rPr>
          <w:rFonts w:ascii="Times New Roman" w:hAnsi="Times New Roman"/>
          <w:szCs w:val="24"/>
        </w:rPr>
        <w:t>Sincerely,</w:t>
      </w: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  <w:r w:rsidRPr="00BC4979">
        <w:rPr>
          <w:rFonts w:ascii="Times New Roman" w:hAnsi="Times New Roman"/>
          <w:szCs w:val="24"/>
        </w:rPr>
        <w:t>William Frick</w:t>
      </w: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</w:p>
    <w:p w:rsidR="00177998" w:rsidRPr="00BC4979" w:rsidRDefault="00177998" w:rsidP="001C1F65">
      <w:pPr>
        <w:rPr>
          <w:rFonts w:ascii="Times New Roman" w:hAnsi="Times New Roman"/>
          <w:szCs w:val="24"/>
        </w:rPr>
      </w:pPr>
      <w:r w:rsidRPr="00BC4979">
        <w:rPr>
          <w:rFonts w:ascii="Times New Roman" w:hAnsi="Times New Roman"/>
          <w:szCs w:val="24"/>
        </w:rPr>
        <w:t>Enclosures</w:t>
      </w:r>
    </w:p>
    <w:sectPr w:rsidR="00177998" w:rsidRPr="00BC4979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998" w:rsidRDefault="00177998">
      <w:r>
        <w:separator/>
      </w:r>
    </w:p>
  </w:endnote>
  <w:endnote w:type="continuationSeparator" w:id="0">
    <w:p w:rsidR="00177998" w:rsidRDefault="0017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:rsidR="00177998" w:rsidRDefault="00177998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Island Corporate Center   7525 SE 24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177998" w:rsidRDefault="009F50DA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9F50DA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177998" w:rsidRDefault="0017799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retaining letter fraud.docx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9F50DA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177998" w:rsidRDefault="0017799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retaining letter fraud.docx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998" w:rsidRDefault="00177998">
      <w:r>
        <w:separator/>
      </w:r>
    </w:p>
  </w:footnote>
  <w:footnote w:type="continuationSeparator" w:id="0">
    <w:p w:rsidR="00177998" w:rsidRDefault="00177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177998"/>
    <w:rsid w:val="001A784D"/>
    <w:rsid w:val="001C1F65"/>
    <w:rsid w:val="00344812"/>
    <w:rsid w:val="00403CFA"/>
    <w:rsid w:val="0052414F"/>
    <w:rsid w:val="00554788"/>
    <w:rsid w:val="005B2CE4"/>
    <w:rsid w:val="006A6C50"/>
    <w:rsid w:val="006D289A"/>
    <w:rsid w:val="007C05A7"/>
    <w:rsid w:val="008957EE"/>
    <w:rsid w:val="0095749E"/>
    <w:rsid w:val="009B1544"/>
    <w:rsid w:val="009F50DA"/>
    <w:rsid w:val="00A87614"/>
    <w:rsid w:val="00BC4979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7</TotalTime>
  <Pages>1</Pages>
  <Words>201</Words>
  <Characters>1151</Characters>
  <Application>Microsoft Macintosh Word</Application>
  <DocSecurity>0</DocSecurity>
  <Lines>9</Lines>
  <Paragraphs>2</Paragraphs>
  <ScaleCrop>false</ScaleCrop>
  <Company>Le Homme Sans Peur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William Frick</cp:lastModifiedBy>
  <cp:revision>2</cp:revision>
  <cp:lastPrinted>2010-09-04T03:20:00Z</cp:lastPrinted>
  <dcterms:created xsi:type="dcterms:W3CDTF">2012-04-24T20:56:00Z</dcterms:created>
  <dcterms:modified xsi:type="dcterms:W3CDTF">2012-04-24T20:56:00Z</dcterms:modified>
</cp:coreProperties>
</file>